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F5703" w14:textId="6203C9AA" w:rsidR="002C26D0" w:rsidRDefault="0053234F">
      <w:pPr>
        <w:pStyle w:val="p"/>
      </w:pPr>
      <w:r>
        <w:t xml:space="preserve"> </w:t>
      </w:r>
    </w:p>
    <w:p w14:paraId="11FCEAB0" w14:textId="6D03F3DC" w:rsidR="00334E89" w:rsidRPr="00511445" w:rsidRDefault="002B2269" w:rsidP="00334E89">
      <w:pPr>
        <w:pStyle w:val="p"/>
      </w:pPr>
      <w:bookmarkStart w:id="0" w:name="_Hlk170906207"/>
      <w:r>
        <w:rPr>
          <w:rStyle w:val="bold"/>
        </w:rPr>
        <w:t xml:space="preserve">Zamawiający: </w:t>
      </w:r>
      <w:r w:rsidR="00BF0BB9">
        <w:rPr>
          <w:b/>
        </w:rPr>
        <w:t>Wyższa Szkoła Języków Obcych im. S. B. Lindego</w:t>
      </w:r>
    </w:p>
    <w:p w14:paraId="5176D39E" w14:textId="2EC41F61" w:rsidR="00553AA7" w:rsidRDefault="00553AA7" w:rsidP="00553AA7">
      <w:pPr>
        <w:pStyle w:val="p"/>
        <w:rPr>
          <w:rStyle w:val="bold"/>
        </w:rPr>
      </w:pPr>
    </w:p>
    <w:p w14:paraId="2515EBF9" w14:textId="2AB0C8C3" w:rsidR="00987005" w:rsidRDefault="002B2269" w:rsidP="00E20A9C">
      <w:pPr>
        <w:pStyle w:val="center"/>
        <w:spacing w:after="0"/>
        <w:jc w:val="left"/>
        <w:rPr>
          <w:b/>
          <w:bCs/>
        </w:rPr>
      </w:pPr>
      <w:r>
        <w:rPr>
          <w:rStyle w:val="bold"/>
        </w:rPr>
        <w:t xml:space="preserve">Nazwa postępowania: </w:t>
      </w:r>
      <w:bookmarkStart w:id="1" w:name="_Hlk170906291"/>
      <w:r w:rsidR="00C7418F" w:rsidRPr="00C7418F">
        <w:rPr>
          <w:b/>
          <w:bCs/>
          <w:lang w:val="en-US"/>
        </w:rPr>
        <w:t xml:space="preserve"> </w:t>
      </w:r>
      <w:bookmarkEnd w:id="1"/>
      <w:r w:rsidR="00AC353A" w:rsidRPr="00AC353A">
        <w:rPr>
          <w:b/>
          <w:bCs/>
          <w:i/>
          <w:iCs/>
        </w:rPr>
        <w:t xml:space="preserve">Dostawa infrastruktury serwerowej wraz z oprogramowaniem </w:t>
      </w:r>
      <w:r w:rsidR="008020A5">
        <w:rPr>
          <w:b/>
          <w:bCs/>
          <w:i/>
          <w:iCs/>
        </w:rPr>
        <w:t>i osprzętem</w:t>
      </w:r>
    </w:p>
    <w:bookmarkEnd w:id="0"/>
    <w:p w14:paraId="7412CC4A" w14:textId="77777777" w:rsidR="00D44728" w:rsidRDefault="00D44728" w:rsidP="005E3D5E">
      <w:pPr>
        <w:pStyle w:val="center"/>
        <w:rPr>
          <w:rStyle w:val="bold"/>
        </w:rPr>
      </w:pPr>
    </w:p>
    <w:p w14:paraId="3E229E88" w14:textId="77777777" w:rsidR="00D44728" w:rsidRDefault="00D44728" w:rsidP="005E3D5E">
      <w:pPr>
        <w:pStyle w:val="center"/>
        <w:rPr>
          <w:rStyle w:val="bold"/>
        </w:rPr>
      </w:pPr>
    </w:p>
    <w:p w14:paraId="36A0E4E9" w14:textId="47CFC57F" w:rsidR="005E3D5E" w:rsidRPr="005E3D5E" w:rsidRDefault="00BF4476" w:rsidP="005E3D5E">
      <w:pPr>
        <w:pStyle w:val="center"/>
      </w:pPr>
      <w:r>
        <w:rPr>
          <w:rStyle w:val="bold"/>
        </w:rPr>
        <w:t>OŚ</w:t>
      </w:r>
      <w:r w:rsidR="00B642BE">
        <w:rPr>
          <w:rStyle w:val="bold"/>
        </w:rPr>
        <w:t>WIADCZENIE</w:t>
      </w:r>
    </w:p>
    <w:p w14:paraId="494A7DA8" w14:textId="78A40A6A" w:rsidR="006F6795" w:rsidRDefault="006F6795" w:rsidP="00E30F43">
      <w:pPr>
        <w:pStyle w:val="center"/>
        <w:jc w:val="left"/>
        <w:rPr>
          <w:rStyle w:val="bold"/>
        </w:rPr>
      </w:pPr>
    </w:p>
    <w:p w14:paraId="7FE52F99" w14:textId="08748896" w:rsidR="002C26D0" w:rsidRDefault="004C5D5B" w:rsidP="00564DDB">
      <w:pPr>
        <w:spacing w:after="0"/>
        <w:rPr>
          <w:rStyle w:val="bold"/>
          <w:b w:val="0"/>
          <w:bCs/>
        </w:rPr>
      </w:pPr>
      <w:r>
        <w:rPr>
          <w:rStyle w:val="bold"/>
        </w:rPr>
        <w:t xml:space="preserve"> </w:t>
      </w:r>
      <w:r w:rsidR="00B642BE" w:rsidRPr="00B642BE">
        <w:rPr>
          <w:rStyle w:val="bold"/>
          <w:b w:val="0"/>
          <w:bCs/>
        </w:rPr>
        <w:t xml:space="preserve">W imieniu </w:t>
      </w:r>
      <w:r w:rsidR="00847E75" w:rsidRPr="00B642BE">
        <w:rPr>
          <w:rStyle w:val="bold"/>
          <w:b w:val="0"/>
          <w:bCs/>
        </w:rPr>
        <w:t>W</w:t>
      </w:r>
      <w:r w:rsidRPr="00B642BE">
        <w:rPr>
          <w:rStyle w:val="bold"/>
          <w:b w:val="0"/>
          <w:bCs/>
        </w:rPr>
        <w:t>ykonawcy</w:t>
      </w:r>
      <w:r w:rsidR="00B642BE">
        <w:rPr>
          <w:rStyle w:val="bold"/>
        </w:rPr>
        <w:t xml:space="preserve"> </w:t>
      </w:r>
      <w:r w:rsidR="00B642BE" w:rsidRPr="00101291">
        <w:rPr>
          <w:rStyle w:val="bold"/>
          <w:b w:val="0"/>
          <w:bCs/>
        </w:rPr>
        <w:t>…………………………………………………………………………………………………</w:t>
      </w:r>
      <w:r w:rsidR="00427897">
        <w:rPr>
          <w:rStyle w:val="bold"/>
          <w:b w:val="0"/>
          <w:bCs/>
        </w:rPr>
        <w:t>,</w:t>
      </w:r>
    </w:p>
    <w:p w14:paraId="786B9B33" w14:textId="391A369A" w:rsidR="00564DDB" w:rsidRDefault="00E041ED" w:rsidP="00E041ED">
      <w:pPr>
        <w:spacing w:after="0" w:line="240" w:lineRule="auto"/>
        <w:ind w:firstLine="3119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pełna nazwa, siedziba, NIP, KRS</w:t>
      </w:r>
    </w:p>
    <w:p w14:paraId="45851371" w14:textId="77777777" w:rsidR="00E041ED" w:rsidRDefault="00E041ED" w:rsidP="00E041ED">
      <w:pPr>
        <w:spacing w:after="0" w:line="240" w:lineRule="auto"/>
        <w:ind w:firstLine="3119"/>
        <w:rPr>
          <w:i/>
          <w:iCs/>
          <w:sz w:val="18"/>
          <w:szCs w:val="18"/>
        </w:rPr>
      </w:pPr>
    </w:p>
    <w:p w14:paraId="1ED2DEA8" w14:textId="77777777" w:rsidR="00D44728" w:rsidRDefault="00D44728" w:rsidP="00D44728">
      <w:pPr>
        <w:spacing w:after="0" w:line="360" w:lineRule="auto"/>
        <w:jc w:val="both"/>
      </w:pPr>
    </w:p>
    <w:p w14:paraId="1BF4CB41" w14:textId="240CD077" w:rsidR="00D44728" w:rsidRDefault="00D44728" w:rsidP="00D44728">
      <w:pPr>
        <w:spacing w:after="0" w:line="360" w:lineRule="auto"/>
        <w:jc w:val="both"/>
      </w:pPr>
      <w:r>
        <w:t>……………………………………………………………………………………………………………………………………</w:t>
      </w:r>
    </w:p>
    <w:p w14:paraId="62CBE8A5" w14:textId="5128A1C5" w:rsidR="00E041ED" w:rsidRDefault="00427897" w:rsidP="00D44728">
      <w:pPr>
        <w:spacing w:after="0" w:line="360" w:lineRule="auto"/>
        <w:jc w:val="both"/>
      </w:pPr>
      <w:r>
        <w:t xml:space="preserve">składając ofertę w niniejszym postępowaniu oświadczam, że </w:t>
      </w:r>
      <w:r w:rsidR="00FA3F0D">
        <w:t xml:space="preserve">spełniam warunek udziału w postępowaniu określony w rozdz. 5 pkt 5.4. Zapytania ofertowego, tj. </w:t>
      </w:r>
      <w:r w:rsidR="00FA3F0D" w:rsidRPr="00922F5F">
        <w:rPr>
          <w:b/>
          <w:bCs/>
        </w:rPr>
        <w:t>nie zalegam z p</w:t>
      </w:r>
      <w:r w:rsidR="00074ECB" w:rsidRPr="00922F5F">
        <w:rPr>
          <w:b/>
          <w:bCs/>
        </w:rPr>
        <w:t xml:space="preserve">łatnością podatków, opłat lub składek </w:t>
      </w:r>
      <w:r w:rsidR="00D44728" w:rsidRPr="00922F5F">
        <w:rPr>
          <w:b/>
          <w:bCs/>
        </w:rPr>
        <w:t xml:space="preserve">na ubezpieczenie społeczne lub zdrowotne. </w:t>
      </w:r>
    </w:p>
    <w:p w14:paraId="1AC751EE" w14:textId="77777777" w:rsidR="00F86DAA" w:rsidRDefault="00F86DAA" w:rsidP="00D44728">
      <w:pPr>
        <w:spacing w:after="0" w:line="360" w:lineRule="auto"/>
        <w:jc w:val="both"/>
      </w:pPr>
    </w:p>
    <w:p w14:paraId="46D63F9C" w14:textId="77777777" w:rsidR="00F86DAA" w:rsidRDefault="00F86DAA" w:rsidP="00D44728">
      <w:pPr>
        <w:spacing w:after="0" w:line="360" w:lineRule="auto"/>
        <w:jc w:val="both"/>
      </w:pPr>
    </w:p>
    <w:p w14:paraId="2194D3CD" w14:textId="77777777" w:rsidR="00F86DAA" w:rsidRDefault="00F86DAA" w:rsidP="00D44728">
      <w:pPr>
        <w:spacing w:after="0" w:line="360" w:lineRule="auto"/>
        <w:jc w:val="both"/>
      </w:pPr>
    </w:p>
    <w:p w14:paraId="70C4056B" w14:textId="77777777" w:rsidR="000D0962" w:rsidRDefault="000D0962" w:rsidP="00D44728">
      <w:pPr>
        <w:spacing w:after="0" w:line="360" w:lineRule="auto"/>
        <w:jc w:val="both"/>
      </w:pPr>
      <w:bookmarkStart w:id="2" w:name="_GoBack"/>
      <w:bookmarkEnd w:id="2"/>
    </w:p>
    <w:p w14:paraId="19932242" w14:textId="77777777" w:rsidR="00F86DAA" w:rsidRDefault="00F86DAA" w:rsidP="00D44728">
      <w:pPr>
        <w:spacing w:after="0" w:line="360" w:lineRule="auto"/>
        <w:jc w:val="both"/>
      </w:pPr>
    </w:p>
    <w:p w14:paraId="6150EA4F" w14:textId="573583D2" w:rsidR="00F86DAA" w:rsidRDefault="00D40FBA" w:rsidP="00A60261">
      <w:pPr>
        <w:spacing w:after="0" w:line="360" w:lineRule="auto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……………………………………………</w:t>
      </w:r>
      <w:r w:rsidR="00A60261">
        <w:rPr>
          <w:i/>
          <w:iCs/>
          <w:sz w:val="18"/>
          <w:szCs w:val="18"/>
        </w:rPr>
        <w:t xml:space="preserve">                                                 </w:t>
      </w:r>
      <w:r>
        <w:rPr>
          <w:i/>
          <w:iCs/>
          <w:sz w:val="18"/>
          <w:szCs w:val="18"/>
        </w:rPr>
        <w:tab/>
        <w:t>……………………….</w:t>
      </w:r>
      <w:r w:rsidR="00F86DAA">
        <w:rPr>
          <w:i/>
          <w:iCs/>
          <w:sz w:val="18"/>
          <w:szCs w:val="18"/>
        </w:rPr>
        <w:t>……………………………………………….</w:t>
      </w:r>
    </w:p>
    <w:p w14:paraId="39EB35DC" w14:textId="6E7E29C6" w:rsidR="00F86DAA" w:rsidRPr="00D40FBA" w:rsidRDefault="00D40FBA" w:rsidP="000D0962">
      <w:pPr>
        <w:spacing w:after="0" w:line="360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</w:t>
      </w:r>
      <w:r w:rsidR="00A60261" w:rsidRPr="00D40FBA">
        <w:rPr>
          <w:i/>
          <w:iCs/>
          <w:sz w:val="20"/>
          <w:szCs w:val="20"/>
        </w:rPr>
        <w:t xml:space="preserve">miejscowość, data                                                </w:t>
      </w:r>
      <w:r>
        <w:rPr>
          <w:i/>
          <w:iCs/>
          <w:sz w:val="20"/>
          <w:szCs w:val="20"/>
        </w:rPr>
        <w:t xml:space="preserve">                          </w:t>
      </w:r>
      <w:r w:rsidR="00A60261" w:rsidRPr="00D40FBA">
        <w:rPr>
          <w:i/>
          <w:iCs/>
          <w:sz w:val="20"/>
          <w:szCs w:val="20"/>
        </w:rPr>
        <w:t xml:space="preserve"> </w:t>
      </w:r>
      <w:r w:rsidR="00F86DAA" w:rsidRPr="00D40FBA">
        <w:rPr>
          <w:i/>
          <w:iCs/>
          <w:sz w:val="20"/>
          <w:szCs w:val="20"/>
        </w:rPr>
        <w:t>podpis uprawnionego przedsta</w:t>
      </w:r>
      <w:r w:rsidR="000D0962" w:rsidRPr="00D40FBA">
        <w:rPr>
          <w:i/>
          <w:iCs/>
          <w:sz w:val="20"/>
          <w:szCs w:val="20"/>
        </w:rPr>
        <w:t>wiciela Wykonawcy</w:t>
      </w:r>
    </w:p>
    <w:p w14:paraId="1A97F185" w14:textId="77777777" w:rsidR="006F6795" w:rsidRDefault="006F6795" w:rsidP="00642FA3">
      <w:pPr>
        <w:pStyle w:val="justify"/>
      </w:pPr>
    </w:p>
    <w:sectPr w:rsidR="006F6795" w:rsidSect="00C7418F">
      <w:headerReference w:type="default" r:id="rId13"/>
      <w:headerReference w:type="first" r:id="rId14"/>
      <w:pgSz w:w="11906" w:h="16838"/>
      <w:pgMar w:top="1418" w:right="1418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099944" w14:textId="77777777" w:rsidR="008B65B2" w:rsidRDefault="008B65B2" w:rsidP="00937A3B">
      <w:pPr>
        <w:spacing w:after="0" w:line="240" w:lineRule="auto"/>
      </w:pPr>
      <w:r>
        <w:separator/>
      </w:r>
    </w:p>
  </w:endnote>
  <w:endnote w:type="continuationSeparator" w:id="0">
    <w:p w14:paraId="0368D2EE" w14:textId="77777777" w:rsidR="008B65B2" w:rsidRDefault="008B65B2" w:rsidP="00937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0C6DD" w14:textId="77777777" w:rsidR="008B65B2" w:rsidRDefault="008B65B2" w:rsidP="00937A3B">
      <w:pPr>
        <w:spacing w:after="0" w:line="240" w:lineRule="auto"/>
      </w:pPr>
      <w:r>
        <w:separator/>
      </w:r>
    </w:p>
  </w:footnote>
  <w:footnote w:type="continuationSeparator" w:id="0">
    <w:p w14:paraId="73433EE5" w14:textId="77777777" w:rsidR="008B65B2" w:rsidRDefault="008B65B2" w:rsidP="00937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5B3FF" w14:textId="648FDA57" w:rsidR="00937A3B" w:rsidRDefault="00937A3B" w:rsidP="00C90E3A">
    <w:pPr>
      <w:pStyle w:val="Nagwek"/>
      <w:spacing w:before="360" w:after="84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93D749" w14:textId="24F11686" w:rsidR="00C90E3A" w:rsidRDefault="00922F5F" w:rsidP="00D40FBA">
    <w:pPr>
      <w:pStyle w:val="Nagwek"/>
      <w:jc w:val="center"/>
    </w:pPr>
    <w:r>
      <w:rPr>
        <w:noProof/>
      </w:rPr>
      <w:drawing>
        <wp:inline distT="0" distB="0" distL="0" distR="0" wp14:anchorId="4FF9C794" wp14:editId="3C6A5BBF">
          <wp:extent cx="5273675" cy="749935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367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5909275" w14:textId="68479039" w:rsidR="0023603F" w:rsidRPr="0032263C" w:rsidRDefault="0023603F" w:rsidP="0023603F">
    <w:pPr>
      <w:pStyle w:val="Nagwek"/>
      <w:jc w:val="right"/>
    </w:pPr>
    <w:r>
      <w:t xml:space="preserve">Załącznik nr </w:t>
    </w:r>
    <w:r w:rsidR="00922F5F">
      <w:t xml:space="preserve">4 </w:t>
    </w:r>
    <w:r>
      <w:t xml:space="preserve">do </w:t>
    </w:r>
    <w:r w:rsidR="00922F5F">
      <w:t>Z</w:t>
    </w:r>
    <w:r w:rsidR="00BF0BB9">
      <w:t>apytania ofertowego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06A04"/>
    <w:multiLevelType w:val="multilevel"/>
    <w:tmpl w:val="DEEA329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F36D94"/>
    <w:multiLevelType w:val="hybridMultilevel"/>
    <w:tmpl w:val="E91A0FBE"/>
    <w:lvl w:ilvl="0" w:tplc="DC9CD918">
      <w:start w:val="1"/>
      <w:numFmt w:val="bullet"/>
      <w:lvlText w:val=""/>
      <w:lvlJc w:val="left"/>
      <w:pPr>
        <w:ind w:left="720" w:hanging="360"/>
      </w:pPr>
      <w:rPr>
        <w:rFonts w:ascii="Symbol" w:eastAsia="Arial Narrow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1A740F"/>
    <w:multiLevelType w:val="multilevel"/>
    <w:tmpl w:val="8CA4F70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771662"/>
    <w:multiLevelType w:val="hybridMultilevel"/>
    <w:tmpl w:val="03FEA5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6069F"/>
    <w:multiLevelType w:val="multilevel"/>
    <w:tmpl w:val="4CF6EC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7E5085"/>
    <w:multiLevelType w:val="multilevel"/>
    <w:tmpl w:val="98683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4758B1"/>
    <w:multiLevelType w:val="multilevel"/>
    <w:tmpl w:val="6E3A496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803776"/>
    <w:multiLevelType w:val="multilevel"/>
    <w:tmpl w:val="E3826F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0B44441"/>
    <w:multiLevelType w:val="multilevel"/>
    <w:tmpl w:val="5AFE5C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5259EE"/>
    <w:multiLevelType w:val="multilevel"/>
    <w:tmpl w:val="7D7C7CD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732D30"/>
    <w:multiLevelType w:val="multilevel"/>
    <w:tmpl w:val="92FC4C2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2D2F328A"/>
    <w:multiLevelType w:val="hybridMultilevel"/>
    <w:tmpl w:val="493294C8"/>
    <w:lvl w:ilvl="0" w:tplc="4600D57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EB2E64"/>
    <w:multiLevelType w:val="multilevel"/>
    <w:tmpl w:val="C872725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325056"/>
    <w:multiLevelType w:val="multilevel"/>
    <w:tmpl w:val="4FE8E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5B640F"/>
    <w:multiLevelType w:val="multilevel"/>
    <w:tmpl w:val="C7FCA7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8F0D47"/>
    <w:multiLevelType w:val="multilevel"/>
    <w:tmpl w:val="0F50B1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00483A"/>
    <w:multiLevelType w:val="hybridMultilevel"/>
    <w:tmpl w:val="268C3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073435"/>
    <w:multiLevelType w:val="multilevel"/>
    <w:tmpl w:val="0AB05E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D04DE9"/>
    <w:multiLevelType w:val="multilevel"/>
    <w:tmpl w:val="3274DC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463FC4"/>
    <w:multiLevelType w:val="multilevel"/>
    <w:tmpl w:val="EC6449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2CD3A0A"/>
    <w:multiLevelType w:val="multilevel"/>
    <w:tmpl w:val="C728B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D4D168C"/>
    <w:multiLevelType w:val="multilevel"/>
    <w:tmpl w:val="3A44B9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7D5E4A"/>
    <w:multiLevelType w:val="hybridMultilevel"/>
    <w:tmpl w:val="C8C23D34"/>
    <w:lvl w:ilvl="0" w:tplc="CE3C746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62D76"/>
    <w:multiLevelType w:val="hybridMultilevel"/>
    <w:tmpl w:val="6BA2A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8F5A2D"/>
    <w:multiLevelType w:val="multilevel"/>
    <w:tmpl w:val="707820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E32823"/>
    <w:multiLevelType w:val="multilevel"/>
    <w:tmpl w:val="03D0B6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16F1231"/>
    <w:multiLevelType w:val="multilevel"/>
    <w:tmpl w:val="1FA200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47054C"/>
    <w:multiLevelType w:val="multilevel"/>
    <w:tmpl w:val="BD26CA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7C3E57"/>
    <w:multiLevelType w:val="multilevel"/>
    <w:tmpl w:val="B9BE226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AB261C8"/>
    <w:multiLevelType w:val="hybridMultilevel"/>
    <w:tmpl w:val="667E60AA"/>
    <w:lvl w:ilvl="0" w:tplc="31169756">
      <w:start w:val="6"/>
      <w:numFmt w:val="bullet"/>
      <w:lvlText w:val=""/>
      <w:lvlJc w:val="left"/>
      <w:pPr>
        <w:ind w:left="720" w:hanging="360"/>
      </w:pPr>
      <w:rPr>
        <w:rFonts w:ascii="Symbol" w:eastAsia="Arial Narrow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3"/>
  </w:num>
  <w:num w:numId="4">
    <w:abstractNumId w:val="33"/>
  </w:num>
  <w:num w:numId="5">
    <w:abstractNumId w:val="26"/>
  </w:num>
  <w:num w:numId="6">
    <w:abstractNumId w:val="35"/>
  </w:num>
  <w:num w:numId="7">
    <w:abstractNumId w:val="9"/>
  </w:num>
  <w:num w:numId="8">
    <w:abstractNumId w:val="13"/>
  </w:num>
  <w:num w:numId="9">
    <w:abstractNumId w:val="2"/>
  </w:num>
  <w:num w:numId="10">
    <w:abstractNumId w:val="8"/>
  </w:num>
  <w:num w:numId="11">
    <w:abstractNumId w:val="21"/>
  </w:num>
  <w:num w:numId="12">
    <w:abstractNumId w:val="5"/>
  </w:num>
  <w:num w:numId="13">
    <w:abstractNumId w:val="17"/>
  </w:num>
  <w:num w:numId="14">
    <w:abstractNumId w:val="31"/>
  </w:num>
  <w:num w:numId="15">
    <w:abstractNumId w:val="6"/>
  </w:num>
  <w:num w:numId="16">
    <w:abstractNumId w:val="16"/>
  </w:num>
  <w:num w:numId="17">
    <w:abstractNumId w:val="18"/>
  </w:num>
  <w:num w:numId="18">
    <w:abstractNumId w:val="22"/>
  </w:num>
  <w:num w:numId="19">
    <w:abstractNumId w:val="32"/>
  </w:num>
  <w:num w:numId="20">
    <w:abstractNumId w:val="34"/>
  </w:num>
  <w:num w:numId="21">
    <w:abstractNumId w:val="25"/>
  </w:num>
  <w:num w:numId="22">
    <w:abstractNumId w:val="20"/>
  </w:num>
  <w:num w:numId="23">
    <w:abstractNumId w:val="3"/>
  </w:num>
  <w:num w:numId="24">
    <w:abstractNumId w:val="10"/>
  </w:num>
  <w:num w:numId="25">
    <w:abstractNumId w:val="12"/>
  </w:num>
  <w:num w:numId="26">
    <w:abstractNumId w:val="15"/>
  </w:num>
  <w:num w:numId="27">
    <w:abstractNumId w:val="7"/>
  </w:num>
  <w:num w:numId="28">
    <w:abstractNumId w:val="11"/>
  </w:num>
  <w:num w:numId="29">
    <w:abstractNumId w:val="36"/>
  </w:num>
  <w:num w:numId="30">
    <w:abstractNumId w:val="0"/>
  </w:num>
  <w:num w:numId="31">
    <w:abstractNumId w:val="28"/>
  </w:num>
  <w:num w:numId="32">
    <w:abstractNumId w:val="14"/>
  </w:num>
  <w:num w:numId="33">
    <w:abstractNumId w:val="29"/>
  </w:num>
  <w:num w:numId="34">
    <w:abstractNumId w:val="30"/>
  </w:num>
  <w:num w:numId="35">
    <w:abstractNumId w:val="19"/>
  </w:num>
  <w:num w:numId="36">
    <w:abstractNumId w:val="4"/>
  </w:num>
  <w:num w:numId="37">
    <w:abstractNumId w:val="1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6D0"/>
    <w:rsid w:val="000008B2"/>
    <w:rsid w:val="00003212"/>
    <w:rsid w:val="0000537E"/>
    <w:rsid w:val="00023D39"/>
    <w:rsid w:val="0003654C"/>
    <w:rsid w:val="00041D76"/>
    <w:rsid w:val="00050EFA"/>
    <w:rsid w:val="00064251"/>
    <w:rsid w:val="00064E19"/>
    <w:rsid w:val="00065533"/>
    <w:rsid w:val="00066603"/>
    <w:rsid w:val="00074ECB"/>
    <w:rsid w:val="00080219"/>
    <w:rsid w:val="00084817"/>
    <w:rsid w:val="00085BBB"/>
    <w:rsid w:val="00091086"/>
    <w:rsid w:val="000954AC"/>
    <w:rsid w:val="000971EE"/>
    <w:rsid w:val="0009787E"/>
    <w:rsid w:val="000A30D1"/>
    <w:rsid w:val="000A3D61"/>
    <w:rsid w:val="000A3EAD"/>
    <w:rsid w:val="000A6D31"/>
    <w:rsid w:val="000B1A24"/>
    <w:rsid w:val="000B37CD"/>
    <w:rsid w:val="000D03FD"/>
    <w:rsid w:val="000D0962"/>
    <w:rsid w:val="000D7677"/>
    <w:rsid w:val="000E5654"/>
    <w:rsid w:val="000F7996"/>
    <w:rsid w:val="00101291"/>
    <w:rsid w:val="00113FAD"/>
    <w:rsid w:val="0011523E"/>
    <w:rsid w:val="00127E52"/>
    <w:rsid w:val="00163869"/>
    <w:rsid w:val="00177AC1"/>
    <w:rsid w:val="0018005A"/>
    <w:rsid w:val="00182966"/>
    <w:rsid w:val="00183CDE"/>
    <w:rsid w:val="00183F0F"/>
    <w:rsid w:val="001860B7"/>
    <w:rsid w:val="001B3455"/>
    <w:rsid w:val="001B3E53"/>
    <w:rsid w:val="001B68E2"/>
    <w:rsid w:val="001B7CA5"/>
    <w:rsid w:val="001C1B98"/>
    <w:rsid w:val="001D12EE"/>
    <w:rsid w:val="001D1303"/>
    <w:rsid w:val="001E54B4"/>
    <w:rsid w:val="001E627B"/>
    <w:rsid w:val="001F240A"/>
    <w:rsid w:val="001F38EB"/>
    <w:rsid w:val="001F5194"/>
    <w:rsid w:val="001F641C"/>
    <w:rsid w:val="00200D20"/>
    <w:rsid w:val="00201FF5"/>
    <w:rsid w:val="002104D0"/>
    <w:rsid w:val="00213677"/>
    <w:rsid w:val="00214F91"/>
    <w:rsid w:val="00226B64"/>
    <w:rsid w:val="00232EEC"/>
    <w:rsid w:val="0023603F"/>
    <w:rsid w:val="00252E13"/>
    <w:rsid w:val="00262A52"/>
    <w:rsid w:val="002835FB"/>
    <w:rsid w:val="00294818"/>
    <w:rsid w:val="00295CA4"/>
    <w:rsid w:val="002A78A1"/>
    <w:rsid w:val="002B2269"/>
    <w:rsid w:val="002B7E14"/>
    <w:rsid w:val="002C26D0"/>
    <w:rsid w:val="002C3017"/>
    <w:rsid w:val="002C5EE0"/>
    <w:rsid w:val="002D1A2B"/>
    <w:rsid w:val="002D273E"/>
    <w:rsid w:val="002E1FB3"/>
    <w:rsid w:val="002E57B5"/>
    <w:rsid w:val="002F0E1E"/>
    <w:rsid w:val="002F1C96"/>
    <w:rsid w:val="0032236F"/>
    <w:rsid w:val="0032263C"/>
    <w:rsid w:val="00334E89"/>
    <w:rsid w:val="00337799"/>
    <w:rsid w:val="00340DC2"/>
    <w:rsid w:val="00357B61"/>
    <w:rsid w:val="003623BC"/>
    <w:rsid w:val="003774D8"/>
    <w:rsid w:val="00381962"/>
    <w:rsid w:val="00390653"/>
    <w:rsid w:val="00390C24"/>
    <w:rsid w:val="003A10FC"/>
    <w:rsid w:val="003A3B73"/>
    <w:rsid w:val="003A63B2"/>
    <w:rsid w:val="003B1500"/>
    <w:rsid w:val="003D1AA1"/>
    <w:rsid w:val="003D5287"/>
    <w:rsid w:val="003F7231"/>
    <w:rsid w:val="003F7E56"/>
    <w:rsid w:val="0041335B"/>
    <w:rsid w:val="004153B3"/>
    <w:rsid w:val="00421240"/>
    <w:rsid w:val="0042557E"/>
    <w:rsid w:val="00427897"/>
    <w:rsid w:val="004345DA"/>
    <w:rsid w:val="00440014"/>
    <w:rsid w:val="00441220"/>
    <w:rsid w:val="004414E1"/>
    <w:rsid w:val="004618D4"/>
    <w:rsid w:val="00463201"/>
    <w:rsid w:val="004646A4"/>
    <w:rsid w:val="00473666"/>
    <w:rsid w:val="0049734F"/>
    <w:rsid w:val="004A41F5"/>
    <w:rsid w:val="004B10A4"/>
    <w:rsid w:val="004C5D5B"/>
    <w:rsid w:val="004D03B8"/>
    <w:rsid w:val="004D15AF"/>
    <w:rsid w:val="004E30F3"/>
    <w:rsid w:val="004E7C39"/>
    <w:rsid w:val="004F2FC3"/>
    <w:rsid w:val="00506049"/>
    <w:rsid w:val="00510AFC"/>
    <w:rsid w:val="00515268"/>
    <w:rsid w:val="005229ED"/>
    <w:rsid w:val="00523812"/>
    <w:rsid w:val="0053234F"/>
    <w:rsid w:val="00536A6A"/>
    <w:rsid w:val="005426FD"/>
    <w:rsid w:val="005532A9"/>
    <w:rsid w:val="00553AA7"/>
    <w:rsid w:val="005552EA"/>
    <w:rsid w:val="005606A1"/>
    <w:rsid w:val="00564DDB"/>
    <w:rsid w:val="00567AF0"/>
    <w:rsid w:val="005701C0"/>
    <w:rsid w:val="005707FA"/>
    <w:rsid w:val="00573D5F"/>
    <w:rsid w:val="00577FB9"/>
    <w:rsid w:val="00584EA6"/>
    <w:rsid w:val="005867D3"/>
    <w:rsid w:val="00590CA9"/>
    <w:rsid w:val="005947BB"/>
    <w:rsid w:val="00597A7D"/>
    <w:rsid w:val="005A2F25"/>
    <w:rsid w:val="005A3E40"/>
    <w:rsid w:val="005A5988"/>
    <w:rsid w:val="005B0D08"/>
    <w:rsid w:val="005B6A8C"/>
    <w:rsid w:val="005B7C50"/>
    <w:rsid w:val="005C0283"/>
    <w:rsid w:val="005C060A"/>
    <w:rsid w:val="005D1B62"/>
    <w:rsid w:val="005D57BD"/>
    <w:rsid w:val="005E3D5E"/>
    <w:rsid w:val="005F025D"/>
    <w:rsid w:val="006034CF"/>
    <w:rsid w:val="00612CF0"/>
    <w:rsid w:val="00615C1C"/>
    <w:rsid w:val="006209CE"/>
    <w:rsid w:val="00620B53"/>
    <w:rsid w:val="006232F3"/>
    <w:rsid w:val="00636EA3"/>
    <w:rsid w:val="00642FA3"/>
    <w:rsid w:val="00654AA5"/>
    <w:rsid w:val="00662FDF"/>
    <w:rsid w:val="00664E90"/>
    <w:rsid w:val="00665E6F"/>
    <w:rsid w:val="00682F32"/>
    <w:rsid w:val="0068492E"/>
    <w:rsid w:val="006854E2"/>
    <w:rsid w:val="006A7E00"/>
    <w:rsid w:val="006B7F91"/>
    <w:rsid w:val="006C2AFC"/>
    <w:rsid w:val="006C2E10"/>
    <w:rsid w:val="006C5907"/>
    <w:rsid w:val="006C6E1F"/>
    <w:rsid w:val="006D43B2"/>
    <w:rsid w:val="006F0210"/>
    <w:rsid w:val="006F3556"/>
    <w:rsid w:val="006F4345"/>
    <w:rsid w:val="006F5429"/>
    <w:rsid w:val="006F6795"/>
    <w:rsid w:val="00700DA4"/>
    <w:rsid w:val="00727055"/>
    <w:rsid w:val="00757C28"/>
    <w:rsid w:val="00765ED7"/>
    <w:rsid w:val="00770762"/>
    <w:rsid w:val="007752EE"/>
    <w:rsid w:val="00777199"/>
    <w:rsid w:val="007A3605"/>
    <w:rsid w:val="007A4455"/>
    <w:rsid w:val="007D347D"/>
    <w:rsid w:val="007D35B5"/>
    <w:rsid w:val="007E1416"/>
    <w:rsid w:val="007E2F4D"/>
    <w:rsid w:val="007E54E0"/>
    <w:rsid w:val="007E584C"/>
    <w:rsid w:val="007E65C4"/>
    <w:rsid w:val="007F084E"/>
    <w:rsid w:val="007F39F9"/>
    <w:rsid w:val="007F66A3"/>
    <w:rsid w:val="008020A5"/>
    <w:rsid w:val="00806880"/>
    <w:rsid w:val="008103C2"/>
    <w:rsid w:val="00824DF7"/>
    <w:rsid w:val="00825FA4"/>
    <w:rsid w:val="00833C9A"/>
    <w:rsid w:val="00847E75"/>
    <w:rsid w:val="00850F45"/>
    <w:rsid w:val="00861CBF"/>
    <w:rsid w:val="00862D55"/>
    <w:rsid w:val="00863393"/>
    <w:rsid w:val="00874392"/>
    <w:rsid w:val="0089540E"/>
    <w:rsid w:val="008B5A5B"/>
    <w:rsid w:val="008B65B2"/>
    <w:rsid w:val="008E476C"/>
    <w:rsid w:val="008E6E30"/>
    <w:rsid w:val="008F31E1"/>
    <w:rsid w:val="008F460B"/>
    <w:rsid w:val="0090692A"/>
    <w:rsid w:val="00906EA2"/>
    <w:rsid w:val="00915F9F"/>
    <w:rsid w:val="00922667"/>
    <w:rsid w:val="00922F5F"/>
    <w:rsid w:val="009339B5"/>
    <w:rsid w:val="00937A3B"/>
    <w:rsid w:val="0094029B"/>
    <w:rsid w:val="00940C7E"/>
    <w:rsid w:val="00946ADD"/>
    <w:rsid w:val="009473BF"/>
    <w:rsid w:val="00956E55"/>
    <w:rsid w:val="00960D71"/>
    <w:rsid w:val="009631D8"/>
    <w:rsid w:val="0097416D"/>
    <w:rsid w:val="00976349"/>
    <w:rsid w:val="00987005"/>
    <w:rsid w:val="00991C2D"/>
    <w:rsid w:val="009971C8"/>
    <w:rsid w:val="009A42D5"/>
    <w:rsid w:val="009B2925"/>
    <w:rsid w:val="009B3EA1"/>
    <w:rsid w:val="009B51C6"/>
    <w:rsid w:val="009C0DC0"/>
    <w:rsid w:val="009C2609"/>
    <w:rsid w:val="009C4652"/>
    <w:rsid w:val="009C5441"/>
    <w:rsid w:val="009D43E9"/>
    <w:rsid w:val="009E1305"/>
    <w:rsid w:val="009E58A0"/>
    <w:rsid w:val="009F0CD7"/>
    <w:rsid w:val="00A056BF"/>
    <w:rsid w:val="00A106CA"/>
    <w:rsid w:val="00A1151D"/>
    <w:rsid w:val="00A1347D"/>
    <w:rsid w:val="00A134E9"/>
    <w:rsid w:val="00A209DB"/>
    <w:rsid w:val="00A23F2E"/>
    <w:rsid w:val="00A2498A"/>
    <w:rsid w:val="00A25CB8"/>
    <w:rsid w:val="00A301F1"/>
    <w:rsid w:val="00A333BB"/>
    <w:rsid w:val="00A36843"/>
    <w:rsid w:val="00A45561"/>
    <w:rsid w:val="00A47872"/>
    <w:rsid w:val="00A50B97"/>
    <w:rsid w:val="00A50EC1"/>
    <w:rsid w:val="00A51EDE"/>
    <w:rsid w:val="00A60261"/>
    <w:rsid w:val="00A62316"/>
    <w:rsid w:val="00A71A65"/>
    <w:rsid w:val="00A7246A"/>
    <w:rsid w:val="00AB4E6E"/>
    <w:rsid w:val="00AC2E92"/>
    <w:rsid w:val="00AC2EC8"/>
    <w:rsid w:val="00AC353A"/>
    <w:rsid w:val="00AC5569"/>
    <w:rsid w:val="00AC5D5C"/>
    <w:rsid w:val="00AD6BB3"/>
    <w:rsid w:val="00AE31FA"/>
    <w:rsid w:val="00AE3D4B"/>
    <w:rsid w:val="00AF471D"/>
    <w:rsid w:val="00AF7DA1"/>
    <w:rsid w:val="00B05526"/>
    <w:rsid w:val="00B23770"/>
    <w:rsid w:val="00B34D48"/>
    <w:rsid w:val="00B377DE"/>
    <w:rsid w:val="00B4565E"/>
    <w:rsid w:val="00B50C5B"/>
    <w:rsid w:val="00B61453"/>
    <w:rsid w:val="00B642BE"/>
    <w:rsid w:val="00B735CA"/>
    <w:rsid w:val="00B75EBD"/>
    <w:rsid w:val="00B77F8C"/>
    <w:rsid w:val="00B801DB"/>
    <w:rsid w:val="00B95189"/>
    <w:rsid w:val="00BA1998"/>
    <w:rsid w:val="00BA5A57"/>
    <w:rsid w:val="00BB140E"/>
    <w:rsid w:val="00BB2AC2"/>
    <w:rsid w:val="00BC5CAD"/>
    <w:rsid w:val="00BE17F4"/>
    <w:rsid w:val="00BE5723"/>
    <w:rsid w:val="00BE727D"/>
    <w:rsid w:val="00BF0BB9"/>
    <w:rsid w:val="00BF4476"/>
    <w:rsid w:val="00C20C86"/>
    <w:rsid w:val="00C21E01"/>
    <w:rsid w:val="00C25E53"/>
    <w:rsid w:val="00C36520"/>
    <w:rsid w:val="00C36C8A"/>
    <w:rsid w:val="00C41B5B"/>
    <w:rsid w:val="00C52F79"/>
    <w:rsid w:val="00C56FB5"/>
    <w:rsid w:val="00C61699"/>
    <w:rsid w:val="00C7418F"/>
    <w:rsid w:val="00C7629F"/>
    <w:rsid w:val="00C81B54"/>
    <w:rsid w:val="00C85411"/>
    <w:rsid w:val="00C875DE"/>
    <w:rsid w:val="00C90E3A"/>
    <w:rsid w:val="00C95D07"/>
    <w:rsid w:val="00C97434"/>
    <w:rsid w:val="00CA476D"/>
    <w:rsid w:val="00CA6506"/>
    <w:rsid w:val="00CA6DF8"/>
    <w:rsid w:val="00CB4056"/>
    <w:rsid w:val="00CC3B37"/>
    <w:rsid w:val="00CD1D08"/>
    <w:rsid w:val="00CD1E3C"/>
    <w:rsid w:val="00CD211C"/>
    <w:rsid w:val="00CD32B4"/>
    <w:rsid w:val="00CD721D"/>
    <w:rsid w:val="00D1100A"/>
    <w:rsid w:val="00D112AB"/>
    <w:rsid w:val="00D13BD5"/>
    <w:rsid w:val="00D14DA1"/>
    <w:rsid w:val="00D152D4"/>
    <w:rsid w:val="00D22E10"/>
    <w:rsid w:val="00D33B9E"/>
    <w:rsid w:val="00D40FBA"/>
    <w:rsid w:val="00D4230F"/>
    <w:rsid w:val="00D44728"/>
    <w:rsid w:val="00D51BA0"/>
    <w:rsid w:val="00D815D2"/>
    <w:rsid w:val="00D86362"/>
    <w:rsid w:val="00D96BE7"/>
    <w:rsid w:val="00DB3008"/>
    <w:rsid w:val="00DB65D1"/>
    <w:rsid w:val="00DC21DC"/>
    <w:rsid w:val="00DD0F37"/>
    <w:rsid w:val="00DF1ECE"/>
    <w:rsid w:val="00E01548"/>
    <w:rsid w:val="00E03D77"/>
    <w:rsid w:val="00E041ED"/>
    <w:rsid w:val="00E0438A"/>
    <w:rsid w:val="00E1056C"/>
    <w:rsid w:val="00E11ABD"/>
    <w:rsid w:val="00E20A9C"/>
    <w:rsid w:val="00E21C5F"/>
    <w:rsid w:val="00E236DB"/>
    <w:rsid w:val="00E27936"/>
    <w:rsid w:val="00E30F43"/>
    <w:rsid w:val="00E32461"/>
    <w:rsid w:val="00E35D0B"/>
    <w:rsid w:val="00E454C3"/>
    <w:rsid w:val="00E55188"/>
    <w:rsid w:val="00E60B95"/>
    <w:rsid w:val="00E622F0"/>
    <w:rsid w:val="00E63F5C"/>
    <w:rsid w:val="00E70346"/>
    <w:rsid w:val="00E9121A"/>
    <w:rsid w:val="00E933C3"/>
    <w:rsid w:val="00EA4CED"/>
    <w:rsid w:val="00EB6879"/>
    <w:rsid w:val="00EC07ED"/>
    <w:rsid w:val="00ED4AD3"/>
    <w:rsid w:val="00F01496"/>
    <w:rsid w:val="00F14E2D"/>
    <w:rsid w:val="00F21E66"/>
    <w:rsid w:val="00F244AD"/>
    <w:rsid w:val="00F24865"/>
    <w:rsid w:val="00F313DD"/>
    <w:rsid w:val="00F373AD"/>
    <w:rsid w:val="00F402D2"/>
    <w:rsid w:val="00F4081A"/>
    <w:rsid w:val="00F55CBC"/>
    <w:rsid w:val="00F6501D"/>
    <w:rsid w:val="00F71CCD"/>
    <w:rsid w:val="00F768BB"/>
    <w:rsid w:val="00F8505C"/>
    <w:rsid w:val="00F86DAA"/>
    <w:rsid w:val="00F915F9"/>
    <w:rsid w:val="00FA394C"/>
    <w:rsid w:val="00FA3F0D"/>
    <w:rsid w:val="00FB41E4"/>
    <w:rsid w:val="00FB5E12"/>
    <w:rsid w:val="00FB5EB9"/>
    <w:rsid w:val="00FB6D44"/>
    <w:rsid w:val="00FC4B61"/>
    <w:rsid w:val="00FD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DC9F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qFormat/>
    <w:rsid w:val="002C26D0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C26D0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C26D0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C26D0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C26D0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C26D0"/>
    <w:rPr>
      <w:b/>
    </w:rPr>
  </w:style>
  <w:style w:type="table" w:customStyle="1" w:styleId="standard">
    <w:name w:val="standard"/>
    <w:uiPriority w:val="99"/>
    <w:rsid w:val="002C26D0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unhideWhenUsed/>
    <w:rsid w:val="001C1B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1B9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1B9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1B9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1B9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1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1B98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uiPriority w:val="99"/>
    <w:semiHidden/>
    <w:unhideWhenUsed/>
    <w:rsid w:val="00825FA4"/>
    <w:rPr>
      <w:vertAlign w:val="superscript"/>
    </w:rPr>
  </w:style>
  <w:style w:type="paragraph" w:styleId="Bezodstpw">
    <w:name w:val="No Spacing"/>
    <w:uiPriority w:val="1"/>
    <w:qFormat/>
    <w:rsid w:val="00AE31FA"/>
    <w:rPr>
      <w:rFonts w:ascii="Calibri" w:eastAsia="Calibri" w:hAnsi="Calibri" w:cs="Times New Roman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937A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7A3B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37A3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7A3B"/>
    <w:rPr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2EE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2EEC"/>
  </w:style>
  <w:style w:type="character" w:styleId="Odwoanieprzypisukocowego">
    <w:name w:val="endnote reference"/>
    <w:uiPriority w:val="99"/>
    <w:semiHidden/>
    <w:unhideWhenUsed/>
    <w:rsid w:val="00232EEC"/>
    <w:rPr>
      <w:vertAlign w:val="superscript"/>
    </w:rPr>
  </w:style>
  <w:style w:type="paragraph" w:customStyle="1" w:styleId="Textbody">
    <w:name w:val="Text body"/>
    <w:rsid w:val="00CD1D08"/>
    <w:pPr>
      <w:suppressAutoHyphens/>
      <w:autoSpaceDN w:val="0"/>
      <w:spacing w:after="140" w:line="288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D1100A"/>
    <w:pPr>
      <w:ind w:left="720"/>
      <w:contextualSpacing/>
    </w:pPr>
  </w:style>
  <w:style w:type="paragraph" w:styleId="Poprawka">
    <w:name w:val="Revision"/>
    <w:hidden/>
    <w:uiPriority w:val="99"/>
    <w:semiHidden/>
    <w:rsid w:val="000D767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qFormat/>
    <w:rsid w:val="002C26D0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C26D0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C26D0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C26D0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C26D0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C26D0"/>
    <w:rPr>
      <w:b/>
    </w:rPr>
  </w:style>
  <w:style w:type="table" w:customStyle="1" w:styleId="standard">
    <w:name w:val="standard"/>
    <w:uiPriority w:val="99"/>
    <w:rsid w:val="002C26D0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unhideWhenUsed/>
    <w:rsid w:val="001C1B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1B9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1B9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1B9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1B9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1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1B98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uiPriority w:val="99"/>
    <w:semiHidden/>
    <w:unhideWhenUsed/>
    <w:rsid w:val="00825FA4"/>
    <w:rPr>
      <w:vertAlign w:val="superscript"/>
    </w:rPr>
  </w:style>
  <w:style w:type="paragraph" w:styleId="Bezodstpw">
    <w:name w:val="No Spacing"/>
    <w:uiPriority w:val="1"/>
    <w:qFormat/>
    <w:rsid w:val="00AE31FA"/>
    <w:rPr>
      <w:rFonts w:ascii="Calibri" w:eastAsia="Calibri" w:hAnsi="Calibri" w:cs="Times New Roman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937A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7A3B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37A3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7A3B"/>
    <w:rPr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2EE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2EEC"/>
  </w:style>
  <w:style w:type="character" w:styleId="Odwoanieprzypisukocowego">
    <w:name w:val="endnote reference"/>
    <w:uiPriority w:val="99"/>
    <w:semiHidden/>
    <w:unhideWhenUsed/>
    <w:rsid w:val="00232EEC"/>
    <w:rPr>
      <w:vertAlign w:val="superscript"/>
    </w:rPr>
  </w:style>
  <w:style w:type="paragraph" w:customStyle="1" w:styleId="Textbody">
    <w:name w:val="Text body"/>
    <w:rsid w:val="00CD1D08"/>
    <w:pPr>
      <w:suppressAutoHyphens/>
      <w:autoSpaceDN w:val="0"/>
      <w:spacing w:after="140" w:line="288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D1100A"/>
    <w:pPr>
      <w:ind w:left="720"/>
      <w:contextualSpacing/>
    </w:pPr>
  </w:style>
  <w:style w:type="paragraph" w:styleId="Poprawka">
    <w:name w:val="Revision"/>
    <w:hidden/>
    <w:uiPriority w:val="99"/>
    <w:semiHidden/>
    <w:rsid w:val="000D767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2B002C994B2F42B02A1C0C41E16F13" ma:contentTypeVersion="18" ma:contentTypeDescription="Utwórz nowy dokument." ma:contentTypeScope="" ma:versionID="e87715b1dce0620c0c12acc5bb180e17">
  <xsd:schema xmlns:xsd="http://www.w3.org/2001/XMLSchema" xmlns:xs="http://www.w3.org/2001/XMLSchema" xmlns:p="http://schemas.microsoft.com/office/2006/metadata/properties" xmlns:ns2="01fee267-e52a-4e3a-95e9-6d926f35630b" xmlns:ns3="e253a305-8fb4-46f2-8475-e966e0325099" targetNamespace="http://schemas.microsoft.com/office/2006/metadata/properties" ma:root="true" ma:fieldsID="33121ab201fcc32ec77b074b88d1e502" ns2:_="" ns3:_="">
    <xsd:import namespace="01fee267-e52a-4e3a-95e9-6d926f35630b"/>
    <xsd:import namespace="e253a305-8fb4-46f2-8475-e966e03250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ee267-e52a-4e3a-95e9-6d926f3563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3a305-8fb4-46f2-8475-e966e03250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e1afaf-1c9d-40a9-b45f-6572615077ba}" ma:internalName="TaxCatchAll" ma:showField="CatchAllData" ma:web="e253a305-8fb4-46f2-8475-e966e03250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53a305-8fb4-46f2-8475-e966e0325099" xsi:nil="true"/>
    <lcf76f155ced4ddcb4097134ff3c332f xmlns="01fee267-e52a-4e3a-95e9-6d926f35630b">
      <Terms xmlns="http://schemas.microsoft.com/office/infopath/2007/PartnerControls"/>
    </lcf76f155ced4ddcb4097134ff3c332f>
    <MediaLengthInSeconds xmlns="01fee267-e52a-4e3a-95e9-6d926f35630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16AF6-7E09-4C1D-9FA8-54BC406AA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712E1-7601-4441-94D1-89969033A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ee267-e52a-4e3a-95e9-6d926f35630b"/>
    <ds:schemaRef ds:uri="e253a305-8fb4-46f2-8475-e966e03250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029F43-6BEF-4267-823C-394E1B93134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FB81F34-135C-4706-9FAE-91EC3E07723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253a305-8fb4-46f2-8475-e966e0325099"/>
    <ds:schemaRef ds:uri="http://schemas.microsoft.com/office/infopath/2007/PartnerControls"/>
    <ds:schemaRef ds:uri="http://purl.org/dc/elements/1.1/"/>
    <ds:schemaRef ds:uri="http://schemas.microsoft.com/office/2006/metadata/properties"/>
    <ds:schemaRef ds:uri="01fee267-e52a-4e3a-95e9-6d926f35630b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0FFB098-FFE0-43D6-BE0D-A37110A4A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FC72E263</Template>
  <TotalTime>0</TotalTime>
  <Pages>1</Pages>
  <Words>72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zoo</dc:creator>
  <cp:lastModifiedBy>Magda Borkowska</cp:lastModifiedBy>
  <cp:revision>2</cp:revision>
  <dcterms:created xsi:type="dcterms:W3CDTF">2026-04-20T09:27:00Z</dcterms:created>
  <dcterms:modified xsi:type="dcterms:W3CDTF">2026-04-20T09:27:00Z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4184200.00000000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Maurycy Maślankowski (WGP)</vt:lpwstr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display_urn:schemas-microsoft-com:office:office#Author">
    <vt:lpwstr>Konto systemowe</vt:lpwstr>
  </property>
  <property fmtid="{D5CDD505-2E9C-101B-9397-08002B2CF9AE}" pid="10" name="ContentTypeId">
    <vt:lpwstr>0x010100732B002C994B2F42B02A1C0C41E16F13</vt:lpwstr>
  </property>
  <property fmtid="{D5CDD505-2E9C-101B-9397-08002B2CF9AE}" pid="11" name="MediaLengthInSeconds">
    <vt:lpwstr/>
  </property>
  <property fmtid="{D5CDD505-2E9C-101B-9397-08002B2CF9AE}" pid="12" name="MediaServiceImageTags">
    <vt:lpwstr/>
  </property>
</Properties>
</file>